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00E3B" w14:textId="3033C246" w:rsidR="00046602" w:rsidRDefault="009A24E1" w:rsidP="00046602">
      <w:pPr>
        <w:rPr>
          <w:rFonts w:eastAsiaTheme="majorEastAsia" w:cstheme="majorBidi"/>
          <w:b/>
          <w:color w:val="000000" w:themeColor="text1"/>
          <w:sz w:val="32"/>
          <w:szCs w:val="32"/>
        </w:rPr>
      </w:pPr>
      <w:bookmarkStart w:id="0" w:name="_GoBack"/>
      <w:bookmarkEnd w:id="0"/>
      <w:r w:rsidRPr="005040EF">
        <w:rPr>
          <w:rFonts w:eastAsiaTheme="majorEastAsia" w:cstheme="majorBidi"/>
          <w:b/>
          <w:color w:val="000000" w:themeColor="text1"/>
          <w:sz w:val="32"/>
          <w:szCs w:val="32"/>
        </w:rPr>
        <w:t>The Most Common Mistakes to Avoid When Defining Your Niche</w:t>
      </w:r>
    </w:p>
    <w:p w14:paraId="4CB0D610" w14:textId="77777777" w:rsidR="005040EF" w:rsidRDefault="005040EF" w:rsidP="00046602">
      <w:pPr>
        <w:rPr>
          <w:rFonts w:eastAsiaTheme="majorEastAsia" w:cstheme="majorBidi"/>
          <w:b/>
          <w:color w:val="000000" w:themeColor="text1"/>
          <w:sz w:val="32"/>
          <w:szCs w:val="32"/>
        </w:rPr>
      </w:pPr>
    </w:p>
    <w:p w14:paraId="3E86D232" w14:textId="2B9404DB" w:rsidR="00F50590" w:rsidRDefault="009A24E1" w:rsidP="00222F0F">
      <w:r>
        <w:t xml:space="preserve">New bloggers and online business owners will have an almost impossible time of starting their new business without first establishing trust with their target audience. </w:t>
      </w:r>
      <w:r w:rsidR="003A561A">
        <w:t xml:space="preserve">Too many business owners enter the online world of blogging or business and choose a niche that they know nothing about because they are more focused on the money they could make, rather than </w:t>
      </w:r>
      <w:r w:rsidR="0079263D">
        <w:t xml:space="preserve">on the knowledge they can share with their target audience. Here are some more common mistakes that you will want to avoid when defining your niche. </w:t>
      </w:r>
    </w:p>
    <w:p w14:paraId="688B0E9D" w14:textId="39BC7AB2" w:rsidR="0079263D" w:rsidRDefault="0079263D" w:rsidP="00222F0F">
      <w:pPr>
        <w:rPr>
          <w:b/>
        </w:rPr>
      </w:pPr>
    </w:p>
    <w:p w14:paraId="0EBBDA74" w14:textId="4A79454D" w:rsidR="0079263D" w:rsidRDefault="009A24E1" w:rsidP="00222F0F">
      <w:pPr>
        <w:rPr>
          <w:b/>
        </w:rPr>
      </w:pPr>
      <w:r>
        <w:rPr>
          <w:b/>
        </w:rPr>
        <w:t>Choosing a Popular Niche</w:t>
      </w:r>
      <w:r w:rsidR="00E87D70">
        <w:rPr>
          <w:b/>
        </w:rPr>
        <w:t xml:space="preserve"> Because it Looks Lucrative</w:t>
      </w:r>
    </w:p>
    <w:p w14:paraId="1ABB743A" w14:textId="65312C44" w:rsidR="000F50C1" w:rsidRDefault="009A24E1" w:rsidP="00222F0F">
      <w:r>
        <w:t>Selecting a niche based on how lucrative you think it will be can end up being a big mistake that stops your business</w:t>
      </w:r>
      <w:r>
        <w:t xml:space="preserve"> before you can get it off the ground. For example, if you've never made money blogging, how can you try to teach others how to blog and make money from home? </w:t>
      </w:r>
      <w:r w:rsidR="00B365B3">
        <w:t xml:space="preserve">If you want to have a successful blog or online business, then you have to have a certain level of experience and knowledge in the niche you chose. </w:t>
      </w:r>
    </w:p>
    <w:p w14:paraId="2A7C1A2D" w14:textId="7604F248" w:rsidR="00A46B55" w:rsidRDefault="00A46B55" w:rsidP="00222F0F"/>
    <w:p w14:paraId="36CFAE5D" w14:textId="3EC9A49C" w:rsidR="00A46B55" w:rsidRDefault="009A24E1" w:rsidP="00222F0F">
      <w:pPr>
        <w:rPr>
          <w:b/>
        </w:rPr>
      </w:pPr>
      <w:r>
        <w:rPr>
          <w:b/>
        </w:rPr>
        <w:t>Choosing a Niche That is Too Specific</w:t>
      </w:r>
    </w:p>
    <w:p w14:paraId="58BCB901" w14:textId="2FC67B91" w:rsidR="00A46B55" w:rsidRDefault="009A24E1" w:rsidP="00222F0F">
      <w:r>
        <w:t>If you try to start a business around a single product or service, you will limit your ability to grow your traffic and revenue. When you choose your niche, you need</w:t>
      </w:r>
      <w:r>
        <w:t xml:space="preserve"> to try and make sure that you can broaden your reach in the future. Before you limit yourself to a single topic, perform a Google search with your keywords, and see what phrases Google suggests. Scroll to the bottom of the results page and take note of th</w:t>
      </w:r>
      <w:r>
        <w:t>e "searches related to . . ." list.</w:t>
      </w:r>
    </w:p>
    <w:p w14:paraId="6C7F4696" w14:textId="69C3CB52" w:rsidR="009E751D" w:rsidRDefault="009E751D" w:rsidP="00222F0F"/>
    <w:p w14:paraId="175BF91C" w14:textId="269A8F75" w:rsidR="009E751D" w:rsidRDefault="009A24E1" w:rsidP="00222F0F">
      <w:pPr>
        <w:rPr>
          <w:b/>
        </w:rPr>
      </w:pPr>
      <w:r>
        <w:rPr>
          <w:b/>
        </w:rPr>
        <w:t>Choosing an Oversaturated Niche</w:t>
      </w:r>
    </w:p>
    <w:p w14:paraId="127E3726" w14:textId="5AAA5A41" w:rsidR="00262BA3" w:rsidRDefault="009A24E1" w:rsidP="00222F0F">
      <w:r>
        <w:t>On the other end of the spectrum is the niche markets that are oversaturated with the competition. If you've chosen a popular niche, it could be incredibly difficult to become known by yo</w:t>
      </w:r>
      <w:r>
        <w:t>ur target audience. If your expertise lies within one of these niches, then you will have to write professional, information-packed content that solves your target audiences issues if you want to become well-known in the niche.</w:t>
      </w:r>
    </w:p>
    <w:p w14:paraId="5455493A" w14:textId="66E71933" w:rsidR="00B7359A" w:rsidRDefault="00B7359A" w:rsidP="00222F0F"/>
    <w:p w14:paraId="4ABE9F48" w14:textId="53A659DD" w:rsidR="00B7359A" w:rsidRDefault="009A24E1" w:rsidP="00222F0F">
      <w:pPr>
        <w:rPr>
          <w:b/>
        </w:rPr>
      </w:pPr>
      <w:r>
        <w:rPr>
          <w:b/>
        </w:rPr>
        <w:t>Choosing a Niche with an Of</w:t>
      </w:r>
      <w:r>
        <w:rPr>
          <w:b/>
        </w:rPr>
        <w:t>fline Target Audience</w:t>
      </w:r>
    </w:p>
    <w:p w14:paraId="2FD2549E" w14:textId="2ADDC61B" w:rsidR="00E75BDA" w:rsidRDefault="009A24E1" w:rsidP="00222F0F">
      <w:r>
        <w:lastRenderedPageBreak/>
        <w:t xml:space="preserve">Believe it or not, not everyone is online. Before you pick a niche, you have to determine your target audience and find out if they are online and where they spend their time. </w:t>
      </w:r>
      <w:r w:rsidR="00D04B02">
        <w:t>If you discover that your target audience spends their time on Pinterest, then that is where you should market. Do this research before you choose a niche to ensure that you will be able to reach them online.</w:t>
      </w:r>
    </w:p>
    <w:p w14:paraId="1905CC9B" w14:textId="0E872523" w:rsidR="00D44221" w:rsidRDefault="00D44221" w:rsidP="00222F0F"/>
    <w:p w14:paraId="71A8667C" w14:textId="4F12D12E" w:rsidR="00D44221" w:rsidRPr="00E75BDA" w:rsidRDefault="009A24E1" w:rsidP="00222F0F">
      <w:r>
        <w:t>Finding the right niche for your business doesn’t have to be hard. Keep these common mistakes in mind as</w:t>
      </w:r>
      <w:r>
        <w:t xml:space="preserve"> you move through the process to ensure that you find the right niche so you can build a profitable online business. </w:t>
      </w:r>
    </w:p>
    <w:sectPr w:rsidR="00D44221" w:rsidRPr="00E75BD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244F2"/>
    <w:rsid w:val="00033542"/>
    <w:rsid w:val="0004177A"/>
    <w:rsid w:val="00041F15"/>
    <w:rsid w:val="00043A15"/>
    <w:rsid w:val="00046602"/>
    <w:rsid w:val="00092771"/>
    <w:rsid w:val="000F50C1"/>
    <w:rsid w:val="000F79FE"/>
    <w:rsid w:val="0014278D"/>
    <w:rsid w:val="00193861"/>
    <w:rsid w:val="001957C4"/>
    <w:rsid w:val="001B6A69"/>
    <w:rsid w:val="001E02B7"/>
    <w:rsid w:val="001F2E8F"/>
    <w:rsid w:val="00211FED"/>
    <w:rsid w:val="00220A82"/>
    <w:rsid w:val="00222F0F"/>
    <w:rsid w:val="00262BA3"/>
    <w:rsid w:val="002B3AD2"/>
    <w:rsid w:val="002C0ACE"/>
    <w:rsid w:val="003146A1"/>
    <w:rsid w:val="003149EA"/>
    <w:rsid w:val="00323691"/>
    <w:rsid w:val="00326722"/>
    <w:rsid w:val="003644F3"/>
    <w:rsid w:val="00371232"/>
    <w:rsid w:val="00377A29"/>
    <w:rsid w:val="00382527"/>
    <w:rsid w:val="00384EF9"/>
    <w:rsid w:val="003A13C2"/>
    <w:rsid w:val="003A561A"/>
    <w:rsid w:val="003C7130"/>
    <w:rsid w:val="003D4C63"/>
    <w:rsid w:val="003F03DD"/>
    <w:rsid w:val="00412D03"/>
    <w:rsid w:val="00425080"/>
    <w:rsid w:val="004442DE"/>
    <w:rsid w:val="00453CC0"/>
    <w:rsid w:val="00474E2E"/>
    <w:rsid w:val="005040EF"/>
    <w:rsid w:val="00546C30"/>
    <w:rsid w:val="00580629"/>
    <w:rsid w:val="005E4C95"/>
    <w:rsid w:val="006139D6"/>
    <w:rsid w:val="0064063D"/>
    <w:rsid w:val="00660AAD"/>
    <w:rsid w:val="006B0C90"/>
    <w:rsid w:val="006E2C3E"/>
    <w:rsid w:val="006F23B2"/>
    <w:rsid w:val="00711C48"/>
    <w:rsid w:val="007420EC"/>
    <w:rsid w:val="0074615E"/>
    <w:rsid w:val="00760188"/>
    <w:rsid w:val="00764A81"/>
    <w:rsid w:val="0079263D"/>
    <w:rsid w:val="007F2EB3"/>
    <w:rsid w:val="007F6A5F"/>
    <w:rsid w:val="0081461C"/>
    <w:rsid w:val="00840D36"/>
    <w:rsid w:val="008433AA"/>
    <w:rsid w:val="00863EB0"/>
    <w:rsid w:val="008711CE"/>
    <w:rsid w:val="008768E8"/>
    <w:rsid w:val="008A0F46"/>
    <w:rsid w:val="008B57EE"/>
    <w:rsid w:val="008C0C76"/>
    <w:rsid w:val="008E35A2"/>
    <w:rsid w:val="0090329D"/>
    <w:rsid w:val="00947FA2"/>
    <w:rsid w:val="0097673D"/>
    <w:rsid w:val="009A24E1"/>
    <w:rsid w:val="009A4B0F"/>
    <w:rsid w:val="009A5102"/>
    <w:rsid w:val="009A57A5"/>
    <w:rsid w:val="009B4358"/>
    <w:rsid w:val="009E530D"/>
    <w:rsid w:val="009E751D"/>
    <w:rsid w:val="00A46B55"/>
    <w:rsid w:val="00A51A13"/>
    <w:rsid w:val="00A57BAF"/>
    <w:rsid w:val="00A613E0"/>
    <w:rsid w:val="00A7635E"/>
    <w:rsid w:val="00AA6DCF"/>
    <w:rsid w:val="00AD5F47"/>
    <w:rsid w:val="00B02DDB"/>
    <w:rsid w:val="00B15184"/>
    <w:rsid w:val="00B1690B"/>
    <w:rsid w:val="00B365B3"/>
    <w:rsid w:val="00B47AB8"/>
    <w:rsid w:val="00B63DCA"/>
    <w:rsid w:val="00B7359A"/>
    <w:rsid w:val="00BC4ABD"/>
    <w:rsid w:val="00C0635F"/>
    <w:rsid w:val="00C36687"/>
    <w:rsid w:val="00C85EAB"/>
    <w:rsid w:val="00CB77D1"/>
    <w:rsid w:val="00CC6F53"/>
    <w:rsid w:val="00D04B02"/>
    <w:rsid w:val="00D116DD"/>
    <w:rsid w:val="00D26221"/>
    <w:rsid w:val="00D2749C"/>
    <w:rsid w:val="00D403EE"/>
    <w:rsid w:val="00D44221"/>
    <w:rsid w:val="00D75A59"/>
    <w:rsid w:val="00D8496C"/>
    <w:rsid w:val="00DD29ED"/>
    <w:rsid w:val="00E138EA"/>
    <w:rsid w:val="00E31050"/>
    <w:rsid w:val="00E52150"/>
    <w:rsid w:val="00E67607"/>
    <w:rsid w:val="00E75BDA"/>
    <w:rsid w:val="00E827E0"/>
    <w:rsid w:val="00E87D70"/>
    <w:rsid w:val="00ED7616"/>
    <w:rsid w:val="00F30920"/>
    <w:rsid w:val="00F31B33"/>
    <w:rsid w:val="00F50590"/>
    <w:rsid w:val="00F56D85"/>
    <w:rsid w:val="00F65AFF"/>
    <w:rsid w:val="00F70D57"/>
    <w:rsid w:val="00F72DF8"/>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469</Words>
  <Characters>2172</Characters>
  <Application>Microsoft Office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2019-05-15T22:34:00Z</dcterms:created>
  <dcterms:modified xsi:type="dcterms:W3CDTF">2019-05-15T22:34:00Z</dcterms:modified>
  <cp:category/>
</cp:coreProperties>
</file>